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0A0"/>
      </w:tblPr>
      <w:tblGrid>
        <w:gridCol w:w="3085"/>
        <w:gridCol w:w="774"/>
        <w:gridCol w:w="1289"/>
        <w:gridCol w:w="311"/>
        <w:gridCol w:w="880"/>
        <w:gridCol w:w="1140"/>
        <w:gridCol w:w="284"/>
        <w:gridCol w:w="956"/>
        <w:gridCol w:w="320"/>
        <w:gridCol w:w="860"/>
      </w:tblGrid>
      <w:tr w:rsidR="001F58E3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Default="001F58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1F58E3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Default="001F58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C562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C562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</w:tr>
      <w:tr w:rsidR="001F58E3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Default="001F58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Выселковского сельского </w:t>
            </w:r>
          </w:p>
        </w:tc>
      </w:tr>
      <w:tr w:rsidR="001F58E3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Default="001F58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1F58E3" w:rsidRPr="006F119F" w:rsidTr="00B17634">
        <w:trPr>
          <w:trHeight w:val="315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Default="001F58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</w:tr>
      <w:tr w:rsidR="001F58E3" w:rsidRPr="006F119F" w:rsidTr="00B17634">
        <w:trPr>
          <w:trHeight w:val="300"/>
        </w:trPr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F58E3" w:rsidRPr="006F119F" w:rsidTr="000C758A">
        <w:trPr>
          <w:trHeight w:val="930"/>
        </w:trPr>
        <w:tc>
          <w:tcPr>
            <w:tcW w:w="989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источников внутреннего финансирования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дефицита бюджета Выселковского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сельского поселения Выселковского района </w:t>
            </w:r>
          </w:p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</w:tr>
      <w:tr w:rsidR="001F58E3" w:rsidRPr="006F119F" w:rsidTr="000C758A">
        <w:trPr>
          <w:trHeight w:val="199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58E3" w:rsidRPr="006F119F" w:rsidTr="000C758A">
        <w:trPr>
          <w:trHeight w:val="315"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группы, подгруппы, статьи,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1F58E3" w:rsidRPr="006F119F" w:rsidTr="000C758A">
        <w:trPr>
          <w:trHeight w:val="2595"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31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F58E3" w:rsidRPr="006F119F" w:rsidTr="000C758A">
        <w:trPr>
          <w:trHeight w:val="69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0C75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758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 числе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3774,2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-3122,2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</w:tcBorders>
            <w:vAlign w:val="center"/>
          </w:tcPr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-82,7</w:t>
            </w:r>
          </w:p>
        </w:tc>
      </w:tr>
      <w:tr w:rsidR="001F58E3" w:rsidRPr="006F119F" w:rsidTr="000C758A">
        <w:trPr>
          <w:trHeight w:val="276"/>
        </w:trPr>
        <w:tc>
          <w:tcPr>
            <w:tcW w:w="3085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397"/>
        </w:trPr>
        <w:tc>
          <w:tcPr>
            <w:tcW w:w="3085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</w:tc>
        <w:tc>
          <w:tcPr>
            <w:tcW w:w="3254" w:type="dxa"/>
            <w:gridSpan w:val="4"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424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3774,2</w:t>
            </w:r>
          </w:p>
        </w:tc>
        <w:tc>
          <w:tcPr>
            <w:tcW w:w="1276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-3122,2</w:t>
            </w:r>
          </w:p>
        </w:tc>
        <w:tc>
          <w:tcPr>
            <w:tcW w:w="860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-82,7</w:t>
            </w:r>
          </w:p>
        </w:tc>
      </w:tr>
      <w:tr w:rsidR="001F58E3" w:rsidRPr="006F119F" w:rsidTr="000C758A">
        <w:trPr>
          <w:trHeight w:val="315"/>
        </w:trPr>
        <w:tc>
          <w:tcPr>
            <w:tcW w:w="3085" w:type="dxa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F58E3" w:rsidRPr="006F119F" w:rsidTr="000C758A">
        <w:trPr>
          <w:trHeight w:val="630"/>
        </w:trPr>
        <w:tc>
          <w:tcPr>
            <w:tcW w:w="3085" w:type="dxa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F58E3" w:rsidRPr="006F119F" w:rsidTr="000C758A">
        <w:trPr>
          <w:trHeight w:val="615"/>
        </w:trPr>
        <w:tc>
          <w:tcPr>
            <w:tcW w:w="3085" w:type="dxa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424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-214194,8</w:t>
            </w:r>
          </w:p>
        </w:tc>
        <w:tc>
          <w:tcPr>
            <w:tcW w:w="1276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-214741,7</w:t>
            </w:r>
          </w:p>
        </w:tc>
        <w:tc>
          <w:tcPr>
            <w:tcW w:w="860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100,3</w:t>
            </w:r>
          </w:p>
        </w:tc>
      </w:tr>
      <w:tr w:rsidR="001F58E3" w:rsidRPr="006F119F" w:rsidTr="000C758A">
        <w:trPr>
          <w:trHeight w:val="570"/>
        </w:trPr>
        <w:tc>
          <w:tcPr>
            <w:tcW w:w="3085" w:type="dxa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424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F58E3" w:rsidRPr="006F119F" w:rsidTr="000C758A">
        <w:trPr>
          <w:trHeight w:val="345"/>
        </w:trPr>
        <w:tc>
          <w:tcPr>
            <w:tcW w:w="3085" w:type="dxa"/>
            <w:vMerge w:val="restart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24" w:type="dxa"/>
            <w:gridSpan w:val="2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F58E3" w:rsidRPr="006F119F" w:rsidTr="000C758A">
        <w:trPr>
          <w:trHeight w:val="300"/>
        </w:trPr>
        <w:tc>
          <w:tcPr>
            <w:tcW w:w="3085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345"/>
        </w:trPr>
        <w:tc>
          <w:tcPr>
            <w:tcW w:w="3085" w:type="dxa"/>
            <w:vMerge w:val="restart"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24" w:type="dxa"/>
            <w:gridSpan w:val="2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276" w:type="dxa"/>
            <w:gridSpan w:val="2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60" w:type="dxa"/>
            <w:vMerge w:val="restart"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1F58E3" w:rsidRPr="006F119F" w:rsidTr="000C758A">
        <w:trPr>
          <w:trHeight w:val="300"/>
        </w:trPr>
        <w:tc>
          <w:tcPr>
            <w:tcW w:w="3085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276"/>
        </w:trPr>
        <w:tc>
          <w:tcPr>
            <w:tcW w:w="3085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gridSpan w:val="4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vAlign w:val="center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300"/>
        </w:trPr>
        <w:tc>
          <w:tcPr>
            <w:tcW w:w="30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F58E3" w:rsidRPr="006F119F" w:rsidTr="000C758A">
        <w:trPr>
          <w:trHeight w:val="300"/>
        </w:trPr>
        <w:tc>
          <w:tcPr>
            <w:tcW w:w="308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1F58E3" w:rsidRPr="006F119F" w:rsidTr="000C758A">
        <w:trPr>
          <w:trHeight w:val="315"/>
        </w:trPr>
        <w:tc>
          <w:tcPr>
            <w:tcW w:w="5459" w:type="dxa"/>
            <w:gridSpan w:val="4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880" w:type="dxa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315"/>
        </w:trPr>
        <w:tc>
          <w:tcPr>
            <w:tcW w:w="5459" w:type="dxa"/>
            <w:gridSpan w:val="4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880" w:type="dxa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8E3" w:rsidRPr="006F119F" w:rsidTr="000C758A">
        <w:trPr>
          <w:trHeight w:val="231"/>
        </w:trPr>
        <w:tc>
          <w:tcPr>
            <w:tcW w:w="5459" w:type="dxa"/>
            <w:gridSpan w:val="4"/>
            <w:noWrap/>
            <w:vAlign w:val="bottom"/>
          </w:tcPr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экономическим,</w:t>
            </w:r>
          </w:p>
          <w:p w:rsidR="001F58E3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производственным, финансовым,</w:t>
            </w:r>
          </w:p>
          <w:p w:rsidR="001F58E3" w:rsidRPr="000C758A" w:rsidRDefault="001F58E3" w:rsidP="000C75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социальным вопросам</w:t>
            </w:r>
          </w:p>
        </w:tc>
        <w:tc>
          <w:tcPr>
            <w:tcW w:w="880" w:type="dxa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gridSpan w:val="2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gridSpan w:val="3"/>
            <w:noWrap/>
            <w:vAlign w:val="bottom"/>
          </w:tcPr>
          <w:p w:rsidR="001F58E3" w:rsidRPr="000C758A" w:rsidRDefault="001F58E3" w:rsidP="000C758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Т.В.</w:t>
            </w:r>
            <w:r w:rsidRPr="000C75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Миронова</w:t>
            </w:r>
          </w:p>
        </w:tc>
      </w:tr>
    </w:tbl>
    <w:p w:rsidR="001F58E3" w:rsidRDefault="001F58E3"/>
    <w:sectPr w:rsidR="001F58E3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C758A"/>
    <w:rsid w:val="0018049E"/>
    <w:rsid w:val="001F58E3"/>
    <w:rsid w:val="00214FF8"/>
    <w:rsid w:val="00375D9C"/>
    <w:rsid w:val="00452412"/>
    <w:rsid w:val="004A6823"/>
    <w:rsid w:val="0052320E"/>
    <w:rsid w:val="006F119F"/>
    <w:rsid w:val="00B17634"/>
    <w:rsid w:val="00C5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5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240</Words>
  <Characters>1370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</cp:revision>
  <dcterms:created xsi:type="dcterms:W3CDTF">2013-04-16T13:57:00Z</dcterms:created>
  <dcterms:modified xsi:type="dcterms:W3CDTF">2013-04-30T05:11:00Z</dcterms:modified>
</cp:coreProperties>
</file>